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DB5F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BARBOUR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118DC473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06B629DA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703AE8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D909E4A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001545B8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B20463C" w14:textId="77777777" w:rsidR="000B40A5" w:rsidRDefault="000B40A5" w:rsidP="000B40A5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303353F3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C2864D3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4B0BA6E" w14:textId="77777777" w:rsidR="000B40A5" w:rsidRDefault="000B40A5" w:rsidP="000B40A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20 December 2022</w:t>
      </w:r>
    </w:p>
    <w:p w14:paraId="5075F4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38436" w14:textId="77777777" w:rsidR="000B40A5" w:rsidRDefault="000B40A5" w:rsidP="009139A6">
      <w:r>
        <w:separator/>
      </w:r>
    </w:p>
  </w:endnote>
  <w:endnote w:type="continuationSeparator" w:id="0">
    <w:p w14:paraId="3878151E" w14:textId="77777777" w:rsidR="000B40A5" w:rsidRDefault="000B40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D5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DB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8E6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E8BBD" w14:textId="77777777" w:rsidR="000B40A5" w:rsidRDefault="000B40A5" w:rsidP="009139A6">
      <w:r>
        <w:separator/>
      </w:r>
    </w:p>
  </w:footnote>
  <w:footnote w:type="continuationSeparator" w:id="0">
    <w:p w14:paraId="3DD5D14B" w14:textId="77777777" w:rsidR="000B40A5" w:rsidRDefault="000B40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13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4C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EC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A5"/>
    <w:rsid w:val="000666E0"/>
    <w:rsid w:val="000B40A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4B21"/>
  <w15:chartTrackingRefBased/>
  <w15:docId w15:val="{DEA1878A-47B3-4F02-A232-B30391F3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0A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2024-02-23T20:21:00Z</dcterms:created>
  <dcterms:modified xsi:type="dcterms:W3CDTF">2024-02-23T20:21:00Z</dcterms:modified>
</cp:coreProperties>
</file>